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F2" w:rsidRPr="00716787" w:rsidRDefault="009972F2" w:rsidP="007847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6787">
        <w:rPr>
          <w:rFonts w:ascii="Times New Roman" w:hAnsi="Times New Roman"/>
          <w:sz w:val="28"/>
          <w:szCs w:val="28"/>
        </w:rPr>
        <w:t>Приложение 2</w:t>
      </w:r>
    </w:p>
    <w:p w:rsidR="009972F2" w:rsidRPr="00716787" w:rsidRDefault="009972F2" w:rsidP="007847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6787">
        <w:rPr>
          <w:rFonts w:ascii="Times New Roman" w:hAnsi="Times New Roman"/>
          <w:sz w:val="28"/>
          <w:szCs w:val="28"/>
        </w:rPr>
        <w:tab/>
      </w:r>
      <w:r w:rsidRPr="00716787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716787">
        <w:rPr>
          <w:rFonts w:ascii="Times New Roman" w:hAnsi="Times New Roman"/>
          <w:sz w:val="28"/>
          <w:szCs w:val="28"/>
        </w:rPr>
        <w:t xml:space="preserve"> Пыть-Яха</w:t>
      </w:r>
    </w:p>
    <w:p w:rsidR="009972F2" w:rsidRPr="00716787" w:rsidRDefault="009972F2" w:rsidP="007847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6787">
        <w:rPr>
          <w:rFonts w:ascii="Times New Roman" w:hAnsi="Times New Roman"/>
          <w:sz w:val="28"/>
          <w:szCs w:val="28"/>
        </w:rPr>
        <w:tab/>
      </w:r>
      <w:r w:rsidRPr="00716787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19.03.2021</w:t>
      </w:r>
      <w:r w:rsidRPr="00716787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372</w:t>
      </w:r>
    </w:p>
    <w:p w:rsidR="009972F2" w:rsidRPr="00716787" w:rsidRDefault="009972F2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972F2" w:rsidRPr="00716787" w:rsidRDefault="009972F2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716787">
        <w:rPr>
          <w:rFonts w:ascii="Times New Roman" w:hAnsi="Times New Roman"/>
          <w:sz w:val="28"/>
          <w:szCs w:val="28"/>
        </w:rPr>
        <w:t>Приложение 2</w:t>
      </w:r>
    </w:p>
    <w:p w:rsidR="009972F2" w:rsidRPr="00716787" w:rsidRDefault="009972F2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6787">
        <w:rPr>
          <w:rFonts w:ascii="Times New Roman" w:hAnsi="Times New Roman"/>
          <w:sz w:val="28"/>
          <w:szCs w:val="28"/>
        </w:rPr>
        <w:tab/>
      </w:r>
      <w:r w:rsidRPr="00716787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716787">
        <w:rPr>
          <w:rFonts w:ascii="Times New Roman" w:hAnsi="Times New Roman"/>
          <w:sz w:val="28"/>
          <w:szCs w:val="28"/>
        </w:rPr>
        <w:t xml:space="preserve"> Пыть-Яха</w:t>
      </w:r>
    </w:p>
    <w:p w:rsidR="009972F2" w:rsidRPr="00716787" w:rsidRDefault="009972F2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6787">
        <w:rPr>
          <w:rFonts w:ascii="Times New Roman" w:hAnsi="Times New Roman"/>
          <w:sz w:val="28"/>
          <w:szCs w:val="28"/>
        </w:rPr>
        <w:tab/>
      </w:r>
      <w:r w:rsidRPr="00716787">
        <w:rPr>
          <w:rFonts w:ascii="Times New Roman" w:hAnsi="Times New Roman"/>
          <w:sz w:val="28"/>
          <w:szCs w:val="28"/>
        </w:rPr>
        <w:tab/>
        <w:t>от 1</w:t>
      </w:r>
      <w:r>
        <w:rPr>
          <w:rFonts w:ascii="Times New Roman" w:hAnsi="Times New Roman"/>
          <w:sz w:val="28"/>
          <w:szCs w:val="28"/>
        </w:rPr>
        <w:t>4</w:t>
      </w:r>
      <w:r w:rsidRPr="00716787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20</w:t>
      </w:r>
      <w:r w:rsidRPr="0071678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357</w:t>
      </w:r>
    </w:p>
    <w:p w:rsidR="009972F2" w:rsidRDefault="009972F2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972F2" w:rsidRPr="00716787" w:rsidRDefault="009972F2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6787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города Пыть-Яха</w:t>
      </w:r>
      <w:r w:rsidRPr="00716787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на 202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716787">
        <w:rPr>
          <w:rFonts w:ascii="Times New Roman" w:hAnsi="Times New Roman"/>
          <w:color w:val="000000"/>
          <w:sz w:val="28"/>
          <w:szCs w:val="28"/>
          <w:lang w:eastAsia="ru-RU"/>
        </w:rPr>
        <w:t>-202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7167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годы</w:t>
      </w:r>
    </w:p>
    <w:p w:rsidR="009972F2" w:rsidRPr="00716787" w:rsidRDefault="009972F2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678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3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08"/>
        <w:gridCol w:w="5330"/>
        <w:gridCol w:w="1191"/>
        <w:gridCol w:w="1191"/>
      </w:tblGrid>
      <w:tr w:rsidR="009972F2" w:rsidRPr="00E542D9" w:rsidTr="00E542D9">
        <w:trPr>
          <w:cantSplit/>
          <w:trHeight w:val="20"/>
          <w:tblHeader/>
        </w:trPr>
        <w:tc>
          <w:tcPr>
            <w:tcW w:w="2608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30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 2022 год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 на 2023 год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5330" w:type="dxa"/>
            <w:noWrap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1 237 657,4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1 237 904,9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330" w:type="dxa"/>
            <w:noWrap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1 019 121,2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1 033 178,9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</w:t>
            </w:r>
            <w:bookmarkStart w:id="0" w:name="_GoBack"/>
            <w:bookmarkEnd w:id="0"/>
            <w:r w:rsidRPr="00E542D9">
              <w:rPr>
                <w:rFonts w:ascii="Times New Roman" w:hAnsi="Times New Roman"/>
                <w:sz w:val="20"/>
                <w:szCs w:val="20"/>
              </w:rPr>
              <w:t>ся в соответствии со статьями 227, 227¹ и 228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780 721,3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794 464,1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6 600,5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6 732,5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32,5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33,2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8 545,1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8 716,0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-837,8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-854,6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122 412,2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122 408,8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5330" w:type="dxa"/>
            <w:noWrap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46 825,6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47 282,4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5 956,4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5 499,6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218 536,2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204 726,0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182 479,9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181 656,9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181 744,9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180 921,9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33 902,7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20 872,9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530,2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572,8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000 116 01053 01 0000 140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000 1 16 01180 01 0000 140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000 1 16 01183 01 0000 140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  <w:noWrap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191" w:type="dxa"/>
            <w:noWrap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330" w:type="dxa"/>
            <w:noWrap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  <w:noWrap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9972F2" w:rsidRPr="00E542D9" w:rsidTr="00E542D9">
        <w:trPr>
          <w:cantSplit/>
          <w:trHeight w:val="20"/>
        </w:trPr>
        <w:tc>
          <w:tcPr>
            <w:tcW w:w="2608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330" w:type="dxa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3 338 412,8</w:t>
            </w:r>
          </w:p>
        </w:tc>
        <w:tc>
          <w:tcPr>
            <w:tcW w:w="1191" w:type="dxa"/>
            <w:vAlign w:val="center"/>
          </w:tcPr>
          <w:p w:rsidR="009972F2" w:rsidRPr="00E542D9" w:rsidRDefault="009972F2" w:rsidP="00E542D9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3 348 111,9</w:t>
            </w:r>
          </w:p>
        </w:tc>
      </w:tr>
    </w:tbl>
    <w:p w:rsidR="009972F2" w:rsidRPr="00035F0A" w:rsidRDefault="009972F2" w:rsidP="00957835">
      <w:pPr>
        <w:tabs>
          <w:tab w:val="left" w:pos="765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550.35pt;margin-top:-17.75pt;width:25.8pt;height:21.6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" filled="f" stroked="f">
            <v:textbox>
              <w:txbxContent>
                <w:p w:rsidR="009972F2" w:rsidRDefault="009972F2" w:rsidP="00957835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  <w10:wrap anchorx="page"/>
          </v:rect>
        </w:pict>
      </w:r>
      <w:r>
        <w:rPr>
          <w:rFonts w:ascii="Times New Roman" w:hAnsi="Times New Roman"/>
          <w:sz w:val="20"/>
          <w:szCs w:val="20"/>
        </w:rPr>
        <w:t xml:space="preserve"> </w:t>
      </w:r>
    </w:p>
    <w:sectPr w:rsidR="009972F2" w:rsidRPr="00035F0A" w:rsidSect="00FF754C">
      <w:headerReference w:type="default" r:id="rId6"/>
      <w:pgSz w:w="11906" w:h="16838"/>
      <w:pgMar w:top="567" w:right="851" w:bottom="567" w:left="85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2F2" w:rsidRDefault="009972F2" w:rsidP="00EC0B47">
      <w:pPr>
        <w:spacing w:after="0" w:line="240" w:lineRule="auto"/>
      </w:pPr>
      <w:r>
        <w:separator/>
      </w:r>
    </w:p>
  </w:endnote>
  <w:endnote w:type="continuationSeparator" w:id="0">
    <w:p w:rsidR="009972F2" w:rsidRDefault="009972F2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2F2" w:rsidRDefault="009972F2" w:rsidP="00EC0B47">
      <w:pPr>
        <w:spacing w:after="0" w:line="240" w:lineRule="auto"/>
      </w:pPr>
      <w:r>
        <w:separator/>
      </w:r>
    </w:p>
  </w:footnote>
  <w:footnote w:type="continuationSeparator" w:id="0">
    <w:p w:rsidR="009972F2" w:rsidRDefault="009972F2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2F2" w:rsidRDefault="009972F2">
    <w:pPr>
      <w:pStyle w:val="Header"/>
      <w:jc w:val="right"/>
    </w:pPr>
    <w:fldSimple w:instr="PAGE   \* MERGEFORMAT">
      <w:r>
        <w:rPr>
          <w:noProof/>
        </w:rPr>
        <w:t>17</w:t>
      </w:r>
    </w:fldSimple>
  </w:p>
  <w:p w:rsidR="009972F2" w:rsidRDefault="009972F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C780B"/>
    <w:rsid w:val="000D2A58"/>
    <w:rsid w:val="000E7C74"/>
    <w:rsid w:val="00106411"/>
    <w:rsid w:val="001129DB"/>
    <w:rsid w:val="00131609"/>
    <w:rsid w:val="00146353"/>
    <w:rsid w:val="00175D6A"/>
    <w:rsid w:val="001A21D9"/>
    <w:rsid w:val="001B44A8"/>
    <w:rsid w:val="001D3CD6"/>
    <w:rsid w:val="001D7E5B"/>
    <w:rsid w:val="00244A1B"/>
    <w:rsid w:val="0025722C"/>
    <w:rsid w:val="00262EF7"/>
    <w:rsid w:val="002A1848"/>
    <w:rsid w:val="002A1EFA"/>
    <w:rsid w:val="002A4068"/>
    <w:rsid w:val="002D3C02"/>
    <w:rsid w:val="002D3E96"/>
    <w:rsid w:val="002D615E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23BBC"/>
    <w:rsid w:val="004435D7"/>
    <w:rsid w:val="004A6D52"/>
    <w:rsid w:val="004B09ED"/>
    <w:rsid w:val="004B3F83"/>
    <w:rsid w:val="004F751A"/>
    <w:rsid w:val="005425C4"/>
    <w:rsid w:val="00554EBF"/>
    <w:rsid w:val="0056089D"/>
    <w:rsid w:val="00576CBB"/>
    <w:rsid w:val="00583225"/>
    <w:rsid w:val="00590B18"/>
    <w:rsid w:val="005B26CF"/>
    <w:rsid w:val="005D0805"/>
    <w:rsid w:val="005E4D94"/>
    <w:rsid w:val="00624C62"/>
    <w:rsid w:val="00642A75"/>
    <w:rsid w:val="00664D62"/>
    <w:rsid w:val="00692DCD"/>
    <w:rsid w:val="00695A3C"/>
    <w:rsid w:val="006D7898"/>
    <w:rsid w:val="006E36C4"/>
    <w:rsid w:val="006E3D14"/>
    <w:rsid w:val="0071118B"/>
    <w:rsid w:val="00716787"/>
    <w:rsid w:val="00732348"/>
    <w:rsid w:val="007674F3"/>
    <w:rsid w:val="0078479F"/>
    <w:rsid w:val="007961D4"/>
    <w:rsid w:val="007B2E51"/>
    <w:rsid w:val="007F6858"/>
    <w:rsid w:val="00831757"/>
    <w:rsid w:val="00843315"/>
    <w:rsid w:val="0085097B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8F4500"/>
    <w:rsid w:val="0091267C"/>
    <w:rsid w:val="00955220"/>
    <w:rsid w:val="00957835"/>
    <w:rsid w:val="009652F6"/>
    <w:rsid w:val="009806D5"/>
    <w:rsid w:val="009857C5"/>
    <w:rsid w:val="009972F2"/>
    <w:rsid w:val="009E1D87"/>
    <w:rsid w:val="00A0165B"/>
    <w:rsid w:val="00A34A57"/>
    <w:rsid w:val="00A34CBF"/>
    <w:rsid w:val="00A47D8D"/>
    <w:rsid w:val="00A53CC1"/>
    <w:rsid w:val="00A66E61"/>
    <w:rsid w:val="00A76CBE"/>
    <w:rsid w:val="00A9393C"/>
    <w:rsid w:val="00A96AE6"/>
    <w:rsid w:val="00AB4540"/>
    <w:rsid w:val="00AC74AC"/>
    <w:rsid w:val="00B3085E"/>
    <w:rsid w:val="00BA4218"/>
    <w:rsid w:val="00BB6375"/>
    <w:rsid w:val="00C3268B"/>
    <w:rsid w:val="00C33FDA"/>
    <w:rsid w:val="00C57FF2"/>
    <w:rsid w:val="00C77577"/>
    <w:rsid w:val="00C97B05"/>
    <w:rsid w:val="00CE234D"/>
    <w:rsid w:val="00D04EF4"/>
    <w:rsid w:val="00D14632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542D9"/>
    <w:rsid w:val="00E94564"/>
    <w:rsid w:val="00E96B6D"/>
    <w:rsid w:val="00EB3D25"/>
    <w:rsid w:val="00EC0B47"/>
    <w:rsid w:val="00EE1DD1"/>
    <w:rsid w:val="00EF6F6C"/>
    <w:rsid w:val="00F266A2"/>
    <w:rsid w:val="00F33688"/>
    <w:rsid w:val="00F350BD"/>
    <w:rsid w:val="00F4502C"/>
    <w:rsid w:val="00F517E2"/>
    <w:rsid w:val="00F570B7"/>
    <w:rsid w:val="00F724CC"/>
    <w:rsid w:val="00F84273"/>
    <w:rsid w:val="00F860AB"/>
    <w:rsid w:val="00F97F45"/>
    <w:rsid w:val="00FF7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BB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C0B4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C0B4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7B0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624C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4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4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4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4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4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41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41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4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41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41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41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641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641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6411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641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641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4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4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41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4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4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41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4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41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41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4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41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641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641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641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641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641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4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8</Pages>
  <Words>3681</Words>
  <Characters>20982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19</cp:revision>
  <cp:lastPrinted>2021-03-03T10:49:00Z</cp:lastPrinted>
  <dcterms:created xsi:type="dcterms:W3CDTF">2020-04-06T09:53:00Z</dcterms:created>
  <dcterms:modified xsi:type="dcterms:W3CDTF">2021-03-19T11:14:00Z</dcterms:modified>
</cp:coreProperties>
</file>